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91A" w:rsidRDefault="0052591A" w:rsidP="00525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WIRMEGEY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2591A" w:rsidRDefault="0052591A" w:rsidP="00525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Whitlingham</w:t>
      </w:r>
      <w:proofErr w:type="spellEnd"/>
      <w:r>
        <w:rPr>
          <w:rFonts w:ascii="Times New Roman" w:hAnsi="Times New Roman" w:cs="Times New Roman"/>
        </w:rPr>
        <w:t>, Norfolk. Yeoman.</w:t>
      </w:r>
    </w:p>
    <w:p w:rsidR="0052591A" w:rsidRDefault="0052591A" w:rsidP="0052591A">
      <w:pPr>
        <w:rPr>
          <w:rFonts w:ascii="Times New Roman" w:hAnsi="Times New Roman" w:cs="Times New Roman"/>
        </w:rPr>
      </w:pPr>
    </w:p>
    <w:p w:rsidR="0052591A" w:rsidRDefault="0052591A" w:rsidP="0052591A">
      <w:pPr>
        <w:rPr>
          <w:rFonts w:ascii="Times New Roman" w:hAnsi="Times New Roman" w:cs="Times New Roman"/>
        </w:rPr>
      </w:pPr>
    </w:p>
    <w:p w:rsidR="0052591A" w:rsidRDefault="0052591A" w:rsidP="00525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Holer</w:t>
      </w:r>
      <w:proofErr w:type="spellEnd"/>
      <w:r>
        <w:rPr>
          <w:rFonts w:ascii="Times New Roman" w:hAnsi="Times New Roman" w:cs="Times New Roman"/>
        </w:rPr>
        <w:t>(q.v.) brought a plaint of debt against him and 12 others.</w:t>
      </w:r>
    </w:p>
    <w:p w:rsidR="0052591A" w:rsidRDefault="0052591A" w:rsidP="00525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2591A" w:rsidRDefault="0052591A" w:rsidP="0052591A">
      <w:pPr>
        <w:rPr>
          <w:rFonts w:ascii="Times New Roman" w:hAnsi="Times New Roman" w:cs="Times New Roman"/>
        </w:rPr>
      </w:pPr>
    </w:p>
    <w:p w:rsidR="0052591A" w:rsidRDefault="0052591A" w:rsidP="0052591A">
      <w:pPr>
        <w:rPr>
          <w:rFonts w:ascii="Times New Roman" w:hAnsi="Times New Roman" w:cs="Times New Roman"/>
        </w:rPr>
      </w:pPr>
    </w:p>
    <w:p w:rsidR="0052591A" w:rsidRDefault="0052591A" w:rsidP="005259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2018</w:t>
      </w:r>
    </w:p>
    <w:p w:rsidR="006B2F86" w:rsidRPr="00E71FC3" w:rsidRDefault="005259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91A" w:rsidRDefault="0052591A" w:rsidP="00E71FC3">
      <w:r>
        <w:separator/>
      </w:r>
    </w:p>
  </w:endnote>
  <w:endnote w:type="continuationSeparator" w:id="0">
    <w:p w:rsidR="0052591A" w:rsidRDefault="0052591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91A" w:rsidRDefault="0052591A" w:rsidP="00E71FC3">
      <w:r>
        <w:separator/>
      </w:r>
    </w:p>
  </w:footnote>
  <w:footnote w:type="continuationSeparator" w:id="0">
    <w:p w:rsidR="0052591A" w:rsidRDefault="0052591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1A"/>
    <w:rsid w:val="001A7C09"/>
    <w:rsid w:val="0052591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902548-F7D0-4612-B41C-255325F0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591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259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2018-02-05T21:56:00Z</dcterms:created>
  <dcterms:modified xsi:type="dcterms:W3CDTF">2018-02-05T21:57:00Z</dcterms:modified>
</cp:coreProperties>
</file>